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96" w:rsidRPr="00D0361C" w:rsidRDefault="00AC6996" w:rsidP="00F451BF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141</w:t>
      </w:r>
    </w:p>
    <w:p w:rsidR="00AC6996" w:rsidRDefault="00AC6996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AC6996" w:rsidRDefault="00AC6996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AC6996" w:rsidRDefault="00AC6996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AC6996" w:rsidRDefault="00AC6996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AC6996" w:rsidRDefault="00AC6996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AC6996" w:rsidRDefault="00AC6996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C6996" w:rsidRDefault="00AC6996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C6996" w:rsidRPr="00292291" w:rsidRDefault="00AC6996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AC6996" w:rsidRPr="00292291" w:rsidRDefault="00AC6996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AC6996" w:rsidRPr="00292291" w:rsidRDefault="00AC6996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AC6996" w:rsidRPr="00292291" w:rsidRDefault="00AC6996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AC6996" w:rsidRPr="00292291" w:rsidRDefault="00AC6996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C6996" w:rsidRPr="00292291" w:rsidRDefault="00AC6996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C6996" w:rsidRDefault="00AC6996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AC6996" w:rsidRPr="006F32EF" w:rsidRDefault="00AC6996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AC6996" w:rsidRPr="006F32EF" w:rsidRDefault="00AC6996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AC6996" w:rsidRDefault="00AC6996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6F32EF" w:rsidRDefault="00AC6996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AC6996" w:rsidRDefault="00AC6996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AC6996" w:rsidRDefault="00AC6996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AC6996" w:rsidRDefault="00AC6996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AC6996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AC6996" w:rsidRPr="00292291" w:rsidRDefault="00AC6996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AC6996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1653D"/>
    <w:rsid w:val="000349D2"/>
    <w:rsid w:val="00094F77"/>
    <w:rsid w:val="000C48A9"/>
    <w:rsid w:val="000D74D8"/>
    <w:rsid w:val="001D1E50"/>
    <w:rsid w:val="00276014"/>
    <w:rsid w:val="002812AC"/>
    <w:rsid w:val="00292291"/>
    <w:rsid w:val="00296868"/>
    <w:rsid w:val="002C7229"/>
    <w:rsid w:val="003915FC"/>
    <w:rsid w:val="00396550"/>
    <w:rsid w:val="003C4B0F"/>
    <w:rsid w:val="003E728E"/>
    <w:rsid w:val="00401D26"/>
    <w:rsid w:val="00425251"/>
    <w:rsid w:val="004B0D61"/>
    <w:rsid w:val="004B1DA1"/>
    <w:rsid w:val="004D1249"/>
    <w:rsid w:val="00523BE8"/>
    <w:rsid w:val="0055283A"/>
    <w:rsid w:val="005758D7"/>
    <w:rsid w:val="005F7E98"/>
    <w:rsid w:val="006F32EF"/>
    <w:rsid w:val="00720EA2"/>
    <w:rsid w:val="00734290"/>
    <w:rsid w:val="00780A17"/>
    <w:rsid w:val="007C4842"/>
    <w:rsid w:val="00860688"/>
    <w:rsid w:val="008C4B56"/>
    <w:rsid w:val="00922C71"/>
    <w:rsid w:val="00930195"/>
    <w:rsid w:val="009F647D"/>
    <w:rsid w:val="00A65CE8"/>
    <w:rsid w:val="00A77376"/>
    <w:rsid w:val="00A87879"/>
    <w:rsid w:val="00AC6996"/>
    <w:rsid w:val="00B1008D"/>
    <w:rsid w:val="00C91BA4"/>
    <w:rsid w:val="00CF07EB"/>
    <w:rsid w:val="00D0361C"/>
    <w:rsid w:val="00D14404"/>
    <w:rsid w:val="00D71E76"/>
    <w:rsid w:val="00DB3B21"/>
    <w:rsid w:val="00E54C5A"/>
    <w:rsid w:val="00E93C69"/>
    <w:rsid w:val="00EB6089"/>
    <w:rsid w:val="00F451BF"/>
    <w:rsid w:val="00F46A6D"/>
    <w:rsid w:val="00F8612A"/>
    <w:rsid w:val="00F93C0E"/>
    <w:rsid w:val="00FA1491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0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307</Words>
  <Characters>1814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2013-11-26T12:24:00Z</dcterms:created>
  <dcterms:modified xsi:type="dcterms:W3CDTF">2013-11-26T12:34:00Z</dcterms:modified>
</cp:coreProperties>
</file>